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6C494" w14:textId="213BBB64" w:rsidR="006D2166" w:rsidRPr="006D2166" w:rsidRDefault="006D2166" w:rsidP="006D216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6D2166">
        <w:rPr>
          <w:rFonts w:ascii="Arial" w:hAnsi="Arial"/>
          <w:b/>
          <w:noProof/>
          <w:sz w:val="24"/>
        </w:rPr>
        <w:t xml:space="preserve">3GPP TSG-SA3 Meeting </w:t>
      </w:r>
      <w:r w:rsidR="007E2419">
        <w:rPr>
          <w:rFonts w:ascii="Arial" w:hAnsi="Arial"/>
          <w:b/>
          <w:noProof/>
          <w:sz w:val="24"/>
        </w:rPr>
        <w:t>#</w:t>
      </w:r>
      <w:r w:rsidR="004413B7">
        <w:rPr>
          <w:rFonts w:ascii="Arial" w:hAnsi="Arial"/>
          <w:b/>
          <w:noProof/>
          <w:sz w:val="24"/>
        </w:rPr>
        <w:t>100</w:t>
      </w:r>
      <w:r w:rsidR="008505EC">
        <w:rPr>
          <w:rFonts w:ascii="Arial" w:hAnsi="Arial"/>
          <w:b/>
          <w:noProof/>
          <w:sz w:val="24"/>
        </w:rPr>
        <w:t xml:space="preserve"> Bis</w:t>
      </w:r>
      <w:r w:rsidR="007E2419">
        <w:rPr>
          <w:rFonts w:ascii="Arial" w:hAnsi="Arial"/>
          <w:b/>
          <w:noProof/>
          <w:sz w:val="24"/>
        </w:rPr>
        <w:t>-e</w:t>
      </w:r>
      <w:r w:rsidRPr="006D2166">
        <w:rPr>
          <w:rFonts w:ascii="Arial" w:hAnsi="Arial"/>
          <w:b/>
          <w:noProof/>
          <w:sz w:val="24"/>
        </w:rPr>
        <w:t xml:space="preserve"> </w:t>
      </w:r>
      <w:r w:rsidRPr="006D2166">
        <w:rPr>
          <w:rFonts w:ascii="Arial" w:hAnsi="Arial"/>
          <w:b/>
          <w:noProof/>
          <w:sz w:val="24"/>
        </w:rPr>
        <w:tab/>
        <w:t>S3-20</w:t>
      </w:r>
      <w:r w:rsidR="00DB14CE">
        <w:rPr>
          <w:rFonts w:ascii="Arial" w:hAnsi="Arial"/>
          <w:b/>
          <w:noProof/>
          <w:sz w:val="24"/>
        </w:rPr>
        <w:t>2427</w:t>
      </w:r>
    </w:p>
    <w:p w14:paraId="05904221" w14:textId="0766C4B8" w:rsidR="00BE3F5B" w:rsidRDefault="006D2166" w:rsidP="006D216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6D2166">
        <w:rPr>
          <w:rFonts w:ascii="Arial" w:hAnsi="Arial"/>
          <w:b/>
          <w:noProof/>
          <w:sz w:val="24"/>
        </w:rPr>
        <w:t xml:space="preserve">e-meeting, </w:t>
      </w:r>
      <w:r w:rsidR="003461DB">
        <w:rPr>
          <w:rFonts w:ascii="Arial" w:hAnsi="Arial"/>
          <w:b/>
          <w:noProof/>
          <w:sz w:val="24"/>
        </w:rPr>
        <w:t>1</w:t>
      </w:r>
      <w:r w:rsidR="008505EC">
        <w:rPr>
          <w:rFonts w:ascii="Arial" w:hAnsi="Arial"/>
          <w:b/>
          <w:noProof/>
          <w:sz w:val="24"/>
        </w:rPr>
        <w:t>2</w:t>
      </w:r>
      <w:r w:rsidRPr="006D2166">
        <w:rPr>
          <w:rFonts w:ascii="Arial" w:hAnsi="Arial"/>
          <w:b/>
          <w:noProof/>
          <w:sz w:val="24"/>
        </w:rPr>
        <w:t xml:space="preserve"> – </w:t>
      </w:r>
      <w:r w:rsidR="008505EC">
        <w:rPr>
          <w:rFonts w:ascii="Arial" w:hAnsi="Arial"/>
          <w:b/>
          <w:noProof/>
          <w:sz w:val="24"/>
        </w:rPr>
        <w:t>16</w:t>
      </w:r>
      <w:r w:rsidRPr="006D2166">
        <w:rPr>
          <w:rFonts w:ascii="Arial" w:hAnsi="Arial"/>
          <w:b/>
          <w:noProof/>
          <w:sz w:val="24"/>
        </w:rPr>
        <w:t xml:space="preserve"> </w:t>
      </w:r>
      <w:r w:rsidR="008505EC">
        <w:rPr>
          <w:rFonts w:ascii="Arial" w:hAnsi="Arial"/>
          <w:b/>
          <w:noProof/>
          <w:sz w:val="24"/>
        </w:rPr>
        <w:t xml:space="preserve">October </w:t>
      </w:r>
      <w:r w:rsidRPr="006D2166">
        <w:rPr>
          <w:rFonts w:ascii="Arial" w:hAnsi="Arial"/>
          <w:b/>
          <w:noProof/>
          <w:sz w:val="24"/>
        </w:rPr>
        <w:t>2020</w:t>
      </w:r>
      <w:r w:rsidRPr="006D2166">
        <w:rPr>
          <w:rFonts w:ascii="Arial" w:hAnsi="Arial"/>
          <w:b/>
          <w:noProof/>
          <w:sz w:val="24"/>
        </w:rPr>
        <w:tab/>
      </w:r>
      <w:r w:rsidRPr="006D2166">
        <w:rPr>
          <w:rFonts w:ascii="Arial" w:hAnsi="Arial"/>
          <w:b/>
          <w:noProof/>
          <w:sz w:val="24"/>
        </w:rPr>
        <w:tab/>
      </w:r>
      <w:r w:rsidRPr="006D2166">
        <w:rPr>
          <w:rFonts w:ascii="Arial" w:hAnsi="Arial"/>
          <w:b/>
          <w:noProof/>
          <w:sz w:val="24"/>
        </w:rPr>
        <w:tab/>
      </w:r>
    </w:p>
    <w:p w14:paraId="0A458FBC" w14:textId="77777777" w:rsidR="00412EC5" w:rsidRDefault="00412EC5" w:rsidP="008917D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66E1C">
        <w:rPr>
          <w:rFonts w:ascii="Arial" w:hAnsi="Arial"/>
          <w:b/>
          <w:lang w:eastAsia="ja-JP"/>
        </w:rPr>
        <w:t>Nokia, Nokia Shanghai Bell</w:t>
      </w:r>
    </w:p>
    <w:p w14:paraId="29A7C510" w14:textId="696F28B1" w:rsidR="00412EC5" w:rsidRPr="00412EC5" w:rsidRDefault="00412EC5" w:rsidP="008917D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 w:rsidRPr="00412EC5">
        <w:rPr>
          <w:rFonts w:ascii="Arial" w:hAnsi="Arial" w:cs="Arial"/>
          <w:b/>
          <w:lang w:val="en-US"/>
        </w:rPr>
        <w:t>Title:</w:t>
      </w:r>
      <w:r w:rsidRPr="00412EC5">
        <w:rPr>
          <w:rFonts w:ascii="Arial" w:hAnsi="Arial" w:cs="Arial"/>
          <w:b/>
          <w:lang w:val="en-US"/>
        </w:rPr>
        <w:tab/>
      </w:r>
      <w:r w:rsidR="00824793">
        <w:rPr>
          <w:rFonts w:ascii="Arial" w:hAnsi="Arial" w:cs="Arial"/>
          <w:b/>
          <w:lang w:val="en-US"/>
        </w:rPr>
        <w:t>Discussion on the incoming LS</w:t>
      </w:r>
      <w:r w:rsidR="00412643">
        <w:rPr>
          <w:rFonts w:ascii="Arial" w:hAnsi="Arial" w:cs="Arial"/>
          <w:b/>
          <w:lang w:val="en-US"/>
        </w:rPr>
        <w:t xml:space="preserve"> (S2-2006037)</w:t>
      </w:r>
      <w:r w:rsidR="00824793">
        <w:rPr>
          <w:rFonts w:ascii="Arial" w:hAnsi="Arial" w:cs="Arial"/>
          <w:b/>
          <w:lang w:val="en-US"/>
        </w:rPr>
        <w:t xml:space="preserve"> </w:t>
      </w:r>
      <w:r w:rsidR="00824793" w:rsidRPr="00824793">
        <w:rPr>
          <w:rFonts w:ascii="Arial" w:hAnsi="Arial" w:cs="Arial"/>
          <w:b/>
          <w:lang w:val="en-US"/>
        </w:rPr>
        <w:t>on System support for Multi-USIM devices</w:t>
      </w:r>
    </w:p>
    <w:p w14:paraId="243FBF45" w14:textId="77777777" w:rsidR="00412EC5" w:rsidRDefault="00412EC5" w:rsidP="008917D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A759A" w:rsidRPr="006A759A">
        <w:rPr>
          <w:rFonts w:ascii="Arial" w:hAnsi="Arial"/>
          <w:b/>
        </w:rPr>
        <w:t>Discussion and Decision</w:t>
      </w:r>
      <w:r w:rsidR="006A759A" w:rsidRPr="006A759A" w:rsidDel="006A759A">
        <w:rPr>
          <w:rFonts w:ascii="Arial" w:hAnsi="Arial"/>
          <w:b/>
        </w:rPr>
        <w:t xml:space="preserve"> </w:t>
      </w:r>
    </w:p>
    <w:p w14:paraId="3C998658" w14:textId="5E1E186E" w:rsidR="00412EC5" w:rsidRDefault="00412EC5" w:rsidP="00412EC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B14CE">
        <w:rPr>
          <w:rFonts w:ascii="Arial" w:hAnsi="Arial"/>
          <w:b/>
        </w:rPr>
        <w:t>2.18</w:t>
      </w:r>
    </w:p>
    <w:p w14:paraId="68C3B45C" w14:textId="77777777" w:rsidR="00412EC5" w:rsidRDefault="00412EC5" w:rsidP="00412EC5">
      <w:pPr>
        <w:pStyle w:val="CRCoverPage"/>
        <w:tabs>
          <w:tab w:val="right" w:pos="9639"/>
        </w:tabs>
        <w:spacing w:after="0"/>
        <w:rPr>
          <w:b/>
        </w:rPr>
      </w:pPr>
    </w:p>
    <w:p w14:paraId="36EB17D2" w14:textId="77777777" w:rsidR="00915BEF" w:rsidRDefault="00915BEF" w:rsidP="00915BEF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>Introduction</w:t>
      </w:r>
    </w:p>
    <w:p w14:paraId="587AE7EC" w14:textId="0354DBD5" w:rsidR="008505EC" w:rsidRPr="00824793" w:rsidRDefault="008505EC" w:rsidP="008505E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24793">
        <w:rPr>
          <w:rFonts w:eastAsia="SimSun"/>
          <w:lang w:eastAsia="zh-CN"/>
        </w:rPr>
        <w:t xml:space="preserve">In LS </w:t>
      </w:r>
      <w:r w:rsidR="00412643" w:rsidRPr="00412643">
        <w:rPr>
          <w:rFonts w:eastAsia="SimSun"/>
          <w:lang w:eastAsia="zh-CN"/>
        </w:rPr>
        <w:t>S2-2006037</w:t>
      </w:r>
      <w:r w:rsidRPr="00824793">
        <w:rPr>
          <w:rFonts w:eastAsia="SimSun"/>
          <w:lang w:eastAsia="zh-CN"/>
        </w:rPr>
        <w:t>,</w:t>
      </w:r>
      <w:r w:rsidR="00B56CDA" w:rsidRPr="00B56CDA">
        <w:t xml:space="preserve"> </w:t>
      </w:r>
      <w:r w:rsidR="00B56CDA" w:rsidRPr="00B56CDA">
        <w:rPr>
          <w:rFonts w:eastAsia="SimSun"/>
          <w:lang w:eastAsia="zh-CN"/>
        </w:rPr>
        <w:t>LS on System support for Multi-USIM devices</w:t>
      </w:r>
      <w:r w:rsidRPr="00824793">
        <w:rPr>
          <w:rFonts w:eastAsia="SimSun"/>
          <w:lang w:eastAsia="zh-CN"/>
        </w:rPr>
        <w:t xml:space="preserve"> SA2 </w:t>
      </w:r>
      <w:r w:rsidR="00412643">
        <w:rPr>
          <w:rFonts w:eastAsia="SimSun"/>
          <w:lang w:eastAsia="zh-CN"/>
        </w:rPr>
        <w:t>asks multiple questions to multiple working groups. One of the questions to addressed to</w:t>
      </w:r>
      <w:r w:rsidRPr="00824793">
        <w:rPr>
          <w:rFonts w:eastAsia="SimSun"/>
          <w:lang w:eastAsia="zh-CN"/>
        </w:rPr>
        <w:t xml:space="preserve"> SA3</w:t>
      </w:r>
      <w:r w:rsidR="00412643">
        <w:rPr>
          <w:rFonts w:eastAsia="SimSun"/>
          <w:lang w:eastAsia="zh-CN"/>
        </w:rPr>
        <w:t>, this question and possible answer is discussed below.</w:t>
      </w:r>
    </w:p>
    <w:p w14:paraId="2040E4A6" w14:textId="6C1C39CE" w:rsidR="008505EC" w:rsidRPr="008505EC" w:rsidRDefault="00915BEF" w:rsidP="008505EC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="004373EC">
        <w:rPr>
          <w:rFonts w:eastAsia="SimSun"/>
        </w:rPr>
        <w:t>Discussion</w:t>
      </w:r>
    </w:p>
    <w:p w14:paraId="01D4F002" w14:textId="77777777" w:rsidR="00B56CDA" w:rsidRPr="00B56CDA" w:rsidRDefault="00B56CDA" w:rsidP="00B56CD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TW"/>
        </w:rPr>
      </w:pPr>
      <w:r w:rsidRPr="00B56CDA">
        <w:rPr>
          <w:rFonts w:eastAsia="Times New Roman"/>
          <w:lang w:eastAsia="zh-TW"/>
        </w:rPr>
        <w:t>Q5: Please provide feedback if it is feasible (and secure) that</w:t>
      </w:r>
      <w:r w:rsidRPr="00B56CDA" w:rsidDel="00EC1C14">
        <w:rPr>
          <w:rFonts w:eastAsia="Times New Roman"/>
          <w:lang w:eastAsia="zh-TW"/>
        </w:rPr>
        <w:t xml:space="preserve"> </w:t>
      </w:r>
      <w:r w:rsidRPr="00B56CDA">
        <w:rPr>
          <w:rFonts w:eastAsia="Times New Roman"/>
          <w:lang w:eastAsia="zh-TW"/>
        </w:rPr>
        <w:t>the Busy Indication is sent as RRC message instead (no NAS message to the CN) i.e. as a RRC response to paging without requiring an RRC connection</w:t>
      </w:r>
      <w:r w:rsidRPr="00B56CDA">
        <w:rPr>
          <w:rFonts w:eastAsia="Times New Roman"/>
          <w:b/>
          <w:bCs/>
          <w:lang w:eastAsia="zh-TW"/>
        </w:rPr>
        <w:t xml:space="preserve"> [RAN2, RAN3, SA3] </w:t>
      </w:r>
    </w:p>
    <w:p w14:paraId="3044716D" w14:textId="551ABF86" w:rsidR="00B56CDA" w:rsidRPr="00B56CDA" w:rsidRDefault="00B56CDA" w:rsidP="00B56CDA">
      <w:pPr>
        <w:rPr>
          <w:rFonts w:ascii="Calibri" w:eastAsia="Times New Roman" w:hAnsi="Calibri" w:cs="Calibri"/>
          <w:color w:val="0070C0"/>
          <w:sz w:val="22"/>
          <w:szCs w:val="22"/>
          <w:lang w:eastAsia="zh-TW"/>
        </w:rPr>
      </w:pPr>
      <w:r w:rsidRPr="00B56CDA">
        <w:rPr>
          <w:rFonts w:ascii="Calibri" w:eastAsia="Times New Roman" w:hAnsi="Calibri" w:cs="Calibri"/>
          <w:color w:val="0070C0"/>
          <w:sz w:val="22"/>
          <w:szCs w:val="22"/>
          <w:lang w:eastAsia="zh-TW"/>
        </w:rPr>
        <w:t xml:space="preserve">Nokia Comment: Since the UE is being paged, it means the UE is in Idle mode and the RRC message is hence not secured. Anybody would be able to send an unsecured </w:t>
      </w:r>
      <w:r>
        <w:rPr>
          <w:rFonts w:ascii="Calibri" w:eastAsia="Times New Roman" w:hAnsi="Calibri" w:cs="Calibri"/>
          <w:color w:val="0070C0"/>
          <w:sz w:val="22"/>
          <w:szCs w:val="22"/>
          <w:lang w:eastAsia="zh-TW"/>
        </w:rPr>
        <w:t xml:space="preserve">UL </w:t>
      </w:r>
      <w:r w:rsidRPr="00B56CDA">
        <w:rPr>
          <w:rFonts w:ascii="Calibri" w:eastAsia="Times New Roman" w:hAnsi="Calibri" w:cs="Calibri"/>
          <w:color w:val="0070C0"/>
          <w:sz w:val="22"/>
          <w:szCs w:val="22"/>
          <w:lang w:eastAsia="zh-TW"/>
        </w:rPr>
        <w:t>RRC message</w:t>
      </w:r>
      <w:r>
        <w:rPr>
          <w:rFonts w:ascii="Calibri" w:eastAsia="Times New Roman" w:hAnsi="Calibri" w:cs="Calibri"/>
          <w:color w:val="0070C0"/>
          <w:sz w:val="22"/>
          <w:szCs w:val="22"/>
          <w:lang w:eastAsia="zh-TW"/>
        </w:rPr>
        <w:t xml:space="preserve"> claiming to be a paged UE.</w:t>
      </w:r>
      <w:r w:rsidR="00412643">
        <w:rPr>
          <w:rFonts w:ascii="Calibri" w:eastAsia="Times New Roman" w:hAnsi="Calibri" w:cs="Calibri"/>
          <w:color w:val="0070C0"/>
          <w:sz w:val="22"/>
          <w:szCs w:val="22"/>
          <w:lang w:eastAsia="zh-TW"/>
        </w:rPr>
        <w:t xml:space="preserve"> Hence sending a </w:t>
      </w:r>
      <w:r w:rsidR="00DB14CE">
        <w:rPr>
          <w:rFonts w:ascii="Calibri" w:eastAsia="Times New Roman" w:hAnsi="Calibri" w:cs="Calibri"/>
          <w:color w:val="0070C0"/>
          <w:sz w:val="22"/>
          <w:szCs w:val="22"/>
          <w:lang w:eastAsia="zh-TW"/>
        </w:rPr>
        <w:t>un</w:t>
      </w:r>
      <w:bookmarkStart w:id="0" w:name="_GoBack"/>
      <w:bookmarkEnd w:id="0"/>
      <w:r w:rsidR="00412643">
        <w:rPr>
          <w:rFonts w:ascii="Calibri" w:eastAsia="Times New Roman" w:hAnsi="Calibri" w:cs="Calibri"/>
          <w:color w:val="0070C0"/>
          <w:sz w:val="22"/>
          <w:szCs w:val="22"/>
          <w:lang w:eastAsia="zh-TW"/>
        </w:rPr>
        <w:t>secured busy indication in an RRC message is a security risk. This need to be avoided.</w:t>
      </w:r>
    </w:p>
    <w:p w14:paraId="04E9F13A" w14:textId="7ABA4F96" w:rsidR="00B56CDA" w:rsidRPr="00B56CDA" w:rsidRDefault="00B56CDA" w:rsidP="00B56CDA">
      <w:pPr>
        <w:rPr>
          <w:rFonts w:ascii="Calibri" w:eastAsia="Times New Roman" w:hAnsi="Calibri" w:cs="Calibri"/>
          <w:color w:val="0070C0"/>
          <w:sz w:val="22"/>
          <w:szCs w:val="22"/>
          <w:lang w:eastAsia="zh-TW"/>
        </w:rPr>
      </w:pPr>
      <w:r w:rsidRPr="00B56CDA">
        <w:rPr>
          <w:rFonts w:ascii="Calibri" w:eastAsia="Times New Roman" w:hAnsi="Calibri" w:cs="Calibri"/>
          <w:color w:val="0070C0"/>
          <w:sz w:val="22"/>
          <w:szCs w:val="22"/>
          <w:lang w:eastAsia="zh-TW"/>
        </w:rPr>
        <w:t>But including a NAS payload in the RRC message</w:t>
      </w:r>
      <w:r>
        <w:rPr>
          <w:rFonts w:ascii="Calibri" w:eastAsia="Times New Roman" w:hAnsi="Calibri" w:cs="Calibri"/>
          <w:color w:val="0070C0"/>
          <w:sz w:val="22"/>
          <w:szCs w:val="22"/>
          <w:lang w:eastAsia="zh-TW"/>
        </w:rPr>
        <w:t>,</w:t>
      </w:r>
      <w:r w:rsidRPr="00B56CDA">
        <w:rPr>
          <w:rFonts w:ascii="Calibri" w:eastAsia="Times New Roman" w:hAnsi="Calibri" w:cs="Calibri"/>
          <w:color w:val="0070C0"/>
          <w:sz w:val="22"/>
          <w:szCs w:val="22"/>
          <w:lang w:eastAsia="zh-TW"/>
        </w:rPr>
        <w:t xml:space="preserve"> protected using the NAS context </w:t>
      </w:r>
      <w:r>
        <w:rPr>
          <w:rFonts w:ascii="Calibri" w:eastAsia="Times New Roman" w:hAnsi="Calibri" w:cs="Calibri"/>
          <w:color w:val="0070C0"/>
          <w:sz w:val="22"/>
          <w:szCs w:val="22"/>
          <w:lang w:eastAsia="zh-TW"/>
        </w:rPr>
        <w:t xml:space="preserve">of the UE </w:t>
      </w:r>
      <w:r w:rsidRPr="00B56CDA">
        <w:rPr>
          <w:rFonts w:ascii="Calibri" w:eastAsia="Times New Roman" w:hAnsi="Calibri" w:cs="Calibri"/>
          <w:color w:val="0070C0"/>
          <w:sz w:val="22"/>
          <w:szCs w:val="22"/>
          <w:lang w:eastAsia="zh-TW"/>
        </w:rPr>
        <w:t>is possible, if the NAS payload can be forwarded by the receiving Base station to the AMF.</w:t>
      </w:r>
      <w:r>
        <w:rPr>
          <w:rFonts w:ascii="Calibri" w:eastAsia="Times New Roman" w:hAnsi="Calibri" w:cs="Calibri"/>
          <w:color w:val="0070C0"/>
          <w:sz w:val="22"/>
          <w:szCs w:val="22"/>
          <w:lang w:eastAsia="zh-TW"/>
        </w:rPr>
        <w:t xml:space="preserve"> The AMF need to validate the received message, using the UEs current NAS context and if successful, then only further actions can be initiated.</w:t>
      </w:r>
    </w:p>
    <w:p w14:paraId="6E82D5A2" w14:textId="588C3350" w:rsidR="00435A15" w:rsidRDefault="0068165E" w:rsidP="00F60F50">
      <w:pPr>
        <w:pStyle w:val="Heading2"/>
        <w:rPr>
          <w:rFonts w:cs="Arial"/>
        </w:rPr>
      </w:pPr>
      <w:r w:rsidRPr="00A14596">
        <w:rPr>
          <w:rFonts w:cs="Arial"/>
        </w:rPr>
        <w:t xml:space="preserve">3. </w:t>
      </w:r>
      <w:r w:rsidR="008F4091">
        <w:rPr>
          <w:rFonts w:cs="Arial"/>
        </w:rPr>
        <w:t>Recommendation</w:t>
      </w:r>
    </w:p>
    <w:p w14:paraId="69810D9D" w14:textId="1E8B378A" w:rsidR="008505EC" w:rsidRPr="00522536" w:rsidRDefault="008F4091" w:rsidP="008505EC">
      <w:pPr>
        <w:rPr>
          <w:sz w:val="22"/>
          <w:szCs w:val="22"/>
        </w:rPr>
      </w:pPr>
      <w:r w:rsidRPr="00522536">
        <w:rPr>
          <w:sz w:val="22"/>
          <w:szCs w:val="22"/>
        </w:rPr>
        <w:t xml:space="preserve">Recommend SA3 to send a reply LS to SA2, </w:t>
      </w:r>
      <w:r w:rsidR="00412643">
        <w:rPr>
          <w:sz w:val="22"/>
          <w:szCs w:val="22"/>
        </w:rPr>
        <w:t>citing the above observation.</w:t>
      </w:r>
    </w:p>
    <w:p w14:paraId="398F97E3" w14:textId="77777777" w:rsidR="00C84475" w:rsidRPr="0068165E" w:rsidRDefault="00C84475" w:rsidP="00435A15">
      <w:pPr>
        <w:rPr>
          <w:iCs/>
        </w:rPr>
      </w:pPr>
    </w:p>
    <w:sectPr w:rsidR="00C84475" w:rsidRPr="0068165E" w:rsidSect="005501E7">
      <w:footnotePr>
        <w:numRestart w:val="eachSect"/>
      </w:footnotePr>
      <w:pgSz w:w="11907" w:h="16840" w:code="9"/>
      <w:pgMar w:top="1560" w:right="567" w:bottom="993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D0053" w14:textId="77777777" w:rsidR="004A6501" w:rsidRDefault="004A6501">
      <w:r>
        <w:separator/>
      </w:r>
    </w:p>
  </w:endnote>
  <w:endnote w:type="continuationSeparator" w:id="0">
    <w:p w14:paraId="16258A2E" w14:textId="77777777" w:rsidR="004A6501" w:rsidRDefault="004A6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96D31" w14:textId="77777777" w:rsidR="004A6501" w:rsidRDefault="004A6501">
      <w:r>
        <w:separator/>
      </w:r>
    </w:p>
  </w:footnote>
  <w:footnote w:type="continuationSeparator" w:id="0">
    <w:p w14:paraId="6C2E7A76" w14:textId="77777777" w:rsidR="004A6501" w:rsidRDefault="004A6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7443F"/>
    <w:multiLevelType w:val="hybridMultilevel"/>
    <w:tmpl w:val="AEFEE4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9D70E5"/>
    <w:multiLevelType w:val="hybridMultilevel"/>
    <w:tmpl w:val="C57A58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A1763"/>
    <w:multiLevelType w:val="hybridMultilevel"/>
    <w:tmpl w:val="CA383C70"/>
    <w:lvl w:ilvl="0" w:tplc="9E2A5A32">
      <w:numFmt w:val="bullet"/>
      <w:lvlText w:val="•"/>
      <w:lvlJc w:val="left"/>
      <w:pPr>
        <w:ind w:left="359" w:hanging="359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B9359D"/>
    <w:multiLevelType w:val="hybridMultilevel"/>
    <w:tmpl w:val="3BD018D8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43251"/>
    <w:multiLevelType w:val="hybridMultilevel"/>
    <w:tmpl w:val="1A523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C5F06"/>
    <w:multiLevelType w:val="hybridMultilevel"/>
    <w:tmpl w:val="5368250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7F6BDA"/>
    <w:multiLevelType w:val="hybridMultilevel"/>
    <w:tmpl w:val="B00C38E0"/>
    <w:lvl w:ilvl="0" w:tplc="45A63EA8">
      <w:start w:val="5"/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D55230A"/>
    <w:multiLevelType w:val="hybridMultilevel"/>
    <w:tmpl w:val="FB7C7F9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2AF4568"/>
    <w:multiLevelType w:val="multilevel"/>
    <w:tmpl w:val="B1BE7A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9" w15:restartNumberingAfterBreak="0">
    <w:nsid w:val="5796638B"/>
    <w:multiLevelType w:val="hybridMultilevel"/>
    <w:tmpl w:val="47B2CB4C"/>
    <w:lvl w:ilvl="0" w:tplc="B13CDF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84BC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241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F81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A2B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1C7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54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8C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0CD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A0236E3"/>
    <w:multiLevelType w:val="hybridMultilevel"/>
    <w:tmpl w:val="96CA4F7A"/>
    <w:lvl w:ilvl="0" w:tplc="041D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B912353"/>
    <w:multiLevelType w:val="hybridMultilevel"/>
    <w:tmpl w:val="C712B33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0AB53EE"/>
    <w:multiLevelType w:val="hybridMultilevel"/>
    <w:tmpl w:val="0C7C39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1274D0"/>
    <w:multiLevelType w:val="hybridMultilevel"/>
    <w:tmpl w:val="DC904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F484A"/>
    <w:multiLevelType w:val="hybridMultilevel"/>
    <w:tmpl w:val="E0B65906"/>
    <w:lvl w:ilvl="0" w:tplc="951E2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54AD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3E6C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3E6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8C69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BC7E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7A58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7A40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942A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744EE0"/>
    <w:multiLevelType w:val="hybridMultilevel"/>
    <w:tmpl w:val="6D9EDBB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721040E"/>
    <w:multiLevelType w:val="hybridMultilevel"/>
    <w:tmpl w:val="8E5CD0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E596E"/>
    <w:multiLevelType w:val="hybridMultilevel"/>
    <w:tmpl w:val="42844184"/>
    <w:lvl w:ilvl="0" w:tplc="04090001">
      <w:start w:val="1"/>
      <w:numFmt w:val="bullet"/>
      <w:lvlText w:val=""/>
      <w:lvlJc w:val="left"/>
      <w:pPr>
        <w:tabs>
          <w:tab w:val="num" w:pos="282"/>
        </w:tabs>
        <w:ind w:left="28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02"/>
        </w:tabs>
        <w:ind w:left="1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22"/>
        </w:tabs>
        <w:ind w:left="1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42"/>
        </w:tabs>
        <w:ind w:left="2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62"/>
        </w:tabs>
        <w:ind w:left="3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82"/>
        </w:tabs>
        <w:ind w:left="3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02"/>
        </w:tabs>
        <w:ind w:left="4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22"/>
        </w:tabs>
        <w:ind w:left="5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42"/>
        </w:tabs>
        <w:ind w:left="6042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5"/>
  </w:num>
  <w:num w:numId="4">
    <w:abstractNumId w:val="9"/>
  </w:num>
  <w:num w:numId="5">
    <w:abstractNumId w:val="0"/>
  </w:num>
  <w:num w:numId="6">
    <w:abstractNumId w:val="7"/>
  </w:num>
  <w:num w:numId="7">
    <w:abstractNumId w:val="2"/>
  </w:num>
  <w:num w:numId="8">
    <w:abstractNumId w:val="11"/>
  </w:num>
  <w:num w:numId="9">
    <w:abstractNumId w:val="5"/>
  </w:num>
  <w:num w:numId="10">
    <w:abstractNumId w:val="14"/>
  </w:num>
  <w:num w:numId="11">
    <w:abstractNumId w:val="12"/>
  </w:num>
  <w:num w:numId="12">
    <w:abstractNumId w:val="1"/>
  </w:num>
  <w:num w:numId="13">
    <w:abstractNumId w:val="3"/>
  </w:num>
  <w:num w:numId="14">
    <w:abstractNumId w:val="16"/>
  </w:num>
  <w:num w:numId="15">
    <w:abstractNumId w:val="8"/>
  </w:num>
  <w:num w:numId="16">
    <w:abstractNumId w:val="6"/>
  </w:num>
  <w:num w:numId="17">
    <w:abstractNumId w:val="3"/>
  </w:num>
  <w:num w:numId="18">
    <w:abstractNumId w:val="10"/>
  </w:num>
  <w:num w:numId="19">
    <w:abstractNumId w:val="10"/>
  </w:num>
  <w:num w:numId="20">
    <w:abstractNumId w:val="4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29E"/>
    <w:rsid w:val="000004E6"/>
    <w:rsid w:val="000021F0"/>
    <w:rsid w:val="00004D72"/>
    <w:rsid w:val="00005A68"/>
    <w:rsid w:val="000160AD"/>
    <w:rsid w:val="00021E48"/>
    <w:rsid w:val="000224C4"/>
    <w:rsid w:val="00027879"/>
    <w:rsid w:val="00032C3B"/>
    <w:rsid w:val="000362CE"/>
    <w:rsid w:val="00043C5F"/>
    <w:rsid w:val="0004712C"/>
    <w:rsid w:val="00051544"/>
    <w:rsid w:val="00056988"/>
    <w:rsid w:val="00056A5D"/>
    <w:rsid w:val="00056F4A"/>
    <w:rsid w:val="000631C4"/>
    <w:rsid w:val="0006552A"/>
    <w:rsid w:val="00080145"/>
    <w:rsid w:val="00082B26"/>
    <w:rsid w:val="00082C13"/>
    <w:rsid w:val="00090AB6"/>
    <w:rsid w:val="000A1671"/>
    <w:rsid w:val="000A232E"/>
    <w:rsid w:val="000A33D5"/>
    <w:rsid w:val="000A53CF"/>
    <w:rsid w:val="000A5795"/>
    <w:rsid w:val="000A6FDD"/>
    <w:rsid w:val="000C2062"/>
    <w:rsid w:val="000C2D72"/>
    <w:rsid w:val="000C388C"/>
    <w:rsid w:val="000C40C1"/>
    <w:rsid w:val="000D4475"/>
    <w:rsid w:val="000D7555"/>
    <w:rsid w:val="000E2125"/>
    <w:rsid w:val="000E3742"/>
    <w:rsid w:val="000E418E"/>
    <w:rsid w:val="000E439A"/>
    <w:rsid w:val="000F35B8"/>
    <w:rsid w:val="000F71CC"/>
    <w:rsid w:val="000F7F4E"/>
    <w:rsid w:val="00102BBA"/>
    <w:rsid w:val="00111756"/>
    <w:rsid w:val="001125A1"/>
    <w:rsid w:val="00112678"/>
    <w:rsid w:val="00117708"/>
    <w:rsid w:val="0011776D"/>
    <w:rsid w:val="00124AED"/>
    <w:rsid w:val="00124B9C"/>
    <w:rsid w:val="0012746D"/>
    <w:rsid w:val="00133D4C"/>
    <w:rsid w:val="00134FA5"/>
    <w:rsid w:val="001403A9"/>
    <w:rsid w:val="00140F41"/>
    <w:rsid w:val="00142C10"/>
    <w:rsid w:val="00145E8D"/>
    <w:rsid w:val="001469B1"/>
    <w:rsid w:val="00150AC8"/>
    <w:rsid w:val="0015689D"/>
    <w:rsid w:val="001604EF"/>
    <w:rsid w:val="001637E7"/>
    <w:rsid w:val="00163D0A"/>
    <w:rsid w:val="00164EE1"/>
    <w:rsid w:val="001656F4"/>
    <w:rsid w:val="00170FA0"/>
    <w:rsid w:val="00171E30"/>
    <w:rsid w:val="00175F87"/>
    <w:rsid w:val="00177A1E"/>
    <w:rsid w:val="00183536"/>
    <w:rsid w:val="00184B7D"/>
    <w:rsid w:val="00184CD1"/>
    <w:rsid w:val="001851DE"/>
    <w:rsid w:val="00187714"/>
    <w:rsid w:val="00187EA9"/>
    <w:rsid w:val="001A0FCB"/>
    <w:rsid w:val="001A1B2B"/>
    <w:rsid w:val="001A282F"/>
    <w:rsid w:val="001A3834"/>
    <w:rsid w:val="001A6C38"/>
    <w:rsid w:val="001A74D1"/>
    <w:rsid w:val="001C09DB"/>
    <w:rsid w:val="001C0A35"/>
    <w:rsid w:val="001C2F29"/>
    <w:rsid w:val="001C3F4E"/>
    <w:rsid w:val="001C4990"/>
    <w:rsid w:val="001C7E58"/>
    <w:rsid w:val="001D0851"/>
    <w:rsid w:val="001D33CC"/>
    <w:rsid w:val="001D7D67"/>
    <w:rsid w:val="001E2A92"/>
    <w:rsid w:val="001E47C6"/>
    <w:rsid w:val="001E5AB2"/>
    <w:rsid w:val="001E6F2B"/>
    <w:rsid w:val="001F6DB9"/>
    <w:rsid w:val="00220A3E"/>
    <w:rsid w:val="00220A4E"/>
    <w:rsid w:val="002220A6"/>
    <w:rsid w:val="00223A77"/>
    <w:rsid w:val="002270B4"/>
    <w:rsid w:val="0023077F"/>
    <w:rsid w:val="00230B4D"/>
    <w:rsid w:val="00234674"/>
    <w:rsid w:val="00237547"/>
    <w:rsid w:val="002455D9"/>
    <w:rsid w:val="0024653A"/>
    <w:rsid w:val="00250FF2"/>
    <w:rsid w:val="00254575"/>
    <w:rsid w:val="002564A4"/>
    <w:rsid w:val="00256C75"/>
    <w:rsid w:val="00257C5A"/>
    <w:rsid w:val="00270FE4"/>
    <w:rsid w:val="00273413"/>
    <w:rsid w:val="00274B08"/>
    <w:rsid w:val="002825ED"/>
    <w:rsid w:val="00286D1D"/>
    <w:rsid w:val="00286E93"/>
    <w:rsid w:val="00291492"/>
    <w:rsid w:val="00293E4A"/>
    <w:rsid w:val="0029546A"/>
    <w:rsid w:val="002A3515"/>
    <w:rsid w:val="002B0223"/>
    <w:rsid w:val="002B27AF"/>
    <w:rsid w:val="002B4E8D"/>
    <w:rsid w:val="002B6630"/>
    <w:rsid w:val="002B77F1"/>
    <w:rsid w:val="002C0CF5"/>
    <w:rsid w:val="002C1394"/>
    <w:rsid w:val="002C5C1E"/>
    <w:rsid w:val="002C5D7E"/>
    <w:rsid w:val="002D6A64"/>
    <w:rsid w:val="002E04D7"/>
    <w:rsid w:val="002E4465"/>
    <w:rsid w:val="002E5354"/>
    <w:rsid w:val="002E5560"/>
    <w:rsid w:val="002F0F82"/>
    <w:rsid w:val="002F2D13"/>
    <w:rsid w:val="002F5E35"/>
    <w:rsid w:val="00300753"/>
    <w:rsid w:val="0030195D"/>
    <w:rsid w:val="0031568B"/>
    <w:rsid w:val="00323D65"/>
    <w:rsid w:val="0032591F"/>
    <w:rsid w:val="0032767B"/>
    <w:rsid w:val="00327B78"/>
    <w:rsid w:val="0033075A"/>
    <w:rsid w:val="00332EF5"/>
    <w:rsid w:val="00337CAF"/>
    <w:rsid w:val="00340629"/>
    <w:rsid w:val="003412E8"/>
    <w:rsid w:val="00341596"/>
    <w:rsid w:val="00341F16"/>
    <w:rsid w:val="00342ABF"/>
    <w:rsid w:val="003447EA"/>
    <w:rsid w:val="00344E8C"/>
    <w:rsid w:val="003461DB"/>
    <w:rsid w:val="00355C50"/>
    <w:rsid w:val="00357A38"/>
    <w:rsid w:val="003611B0"/>
    <w:rsid w:val="00361D08"/>
    <w:rsid w:val="00362D54"/>
    <w:rsid w:val="003650BF"/>
    <w:rsid w:val="003730B4"/>
    <w:rsid w:val="00373398"/>
    <w:rsid w:val="0037349F"/>
    <w:rsid w:val="00376179"/>
    <w:rsid w:val="00380C3D"/>
    <w:rsid w:val="00382806"/>
    <w:rsid w:val="00385409"/>
    <w:rsid w:val="0039052B"/>
    <w:rsid w:val="003A2B81"/>
    <w:rsid w:val="003A3B12"/>
    <w:rsid w:val="003A4FD4"/>
    <w:rsid w:val="003A72E5"/>
    <w:rsid w:val="003B532B"/>
    <w:rsid w:val="003C3CCE"/>
    <w:rsid w:val="003C5D24"/>
    <w:rsid w:val="003D0ADD"/>
    <w:rsid w:val="003D0B45"/>
    <w:rsid w:val="003D51FE"/>
    <w:rsid w:val="003D6D09"/>
    <w:rsid w:val="003E0782"/>
    <w:rsid w:val="003E1888"/>
    <w:rsid w:val="003E1F01"/>
    <w:rsid w:val="003E2169"/>
    <w:rsid w:val="003E40A6"/>
    <w:rsid w:val="003E46A4"/>
    <w:rsid w:val="003E6655"/>
    <w:rsid w:val="003E7353"/>
    <w:rsid w:val="003F0664"/>
    <w:rsid w:val="003F0AD3"/>
    <w:rsid w:val="003F7276"/>
    <w:rsid w:val="00401BAC"/>
    <w:rsid w:val="00401F7B"/>
    <w:rsid w:val="00402974"/>
    <w:rsid w:val="0040377B"/>
    <w:rsid w:val="00404A7A"/>
    <w:rsid w:val="004053C6"/>
    <w:rsid w:val="00407244"/>
    <w:rsid w:val="00410B4C"/>
    <w:rsid w:val="00411274"/>
    <w:rsid w:val="00412643"/>
    <w:rsid w:val="00412EC5"/>
    <w:rsid w:val="004165CF"/>
    <w:rsid w:val="00424354"/>
    <w:rsid w:val="00431A67"/>
    <w:rsid w:val="00432488"/>
    <w:rsid w:val="00435A15"/>
    <w:rsid w:val="004373EC"/>
    <w:rsid w:val="00440DA7"/>
    <w:rsid w:val="004413B7"/>
    <w:rsid w:val="00444CCB"/>
    <w:rsid w:val="004453AB"/>
    <w:rsid w:val="00446545"/>
    <w:rsid w:val="004506FA"/>
    <w:rsid w:val="0045110B"/>
    <w:rsid w:val="004524F5"/>
    <w:rsid w:val="00456FCA"/>
    <w:rsid w:val="00457A11"/>
    <w:rsid w:val="00460035"/>
    <w:rsid w:val="004601BD"/>
    <w:rsid w:val="004602A4"/>
    <w:rsid w:val="00461449"/>
    <w:rsid w:val="004641C8"/>
    <w:rsid w:val="004652C2"/>
    <w:rsid w:val="00470A15"/>
    <w:rsid w:val="00480737"/>
    <w:rsid w:val="00484231"/>
    <w:rsid w:val="00491357"/>
    <w:rsid w:val="00492AE0"/>
    <w:rsid w:val="0049472C"/>
    <w:rsid w:val="00495CC1"/>
    <w:rsid w:val="004A2DE5"/>
    <w:rsid w:val="004A3289"/>
    <w:rsid w:val="004A3BD6"/>
    <w:rsid w:val="004A6501"/>
    <w:rsid w:val="004A6720"/>
    <w:rsid w:val="004A7235"/>
    <w:rsid w:val="004B1683"/>
    <w:rsid w:val="004B38DB"/>
    <w:rsid w:val="004B4103"/>
    <w:rsid w:val="004B7B0C"/>
    <w:rsid w:val="004C1A94"/>
    <w:rsid w:val="004C32D5"/>
    <w:rsid w:val="004C5E25"/>
    <w:rsid w:val="004C612A"/>
    <w:rsid w:val="004C7352"/>
    <w:rsid w:val="004D1A5E"/>
    <w:rsid w:val="004D4F9E"/>
    <w:rsid w:val="004E5F92"/>
    <w:rsid w:val="004F3108"/>
    <w:rsid w:val="004F31A3"/>
    <w:rsid w:val="00513CC0"/>
    <w:rsid w:val="00513E18"/>
    <w:rsid w:val="0051534B"/>
    <w:rsid w:val="005178D7"/>
    <w:rsid w:val="00522536"/>
    <w:rsid w:val="005226E5"/>
    <w:rsid w:val="00525A6A"/>
    <w:rsid w:val="005325DA"/>
    <w:rsid w:val="00533D5B"/>
    <w:rsid w:val="00535681"/>
    <w:rsid w:val="005407E3"/>
    <w:rsid w:val="00547033"/>
    <w:rsid w:val="005501E7"/>
    <w:rsid w:val="00550B63"/>
    <w:rsid w:val="00552866"/>
    <w:rsid w:val="00554176"/>
    <w:rsid w:val="00554800"/>
    <w:rsid w:val="005549BA"/>
    <w:rsid w:val="00554D43"/>
    <w:rsid w:val="005566F9"/>
    <w:rsid w:val="00557D06"/>
    <w:rsid w:val="005615FA"/>
    <w:rsid w:val="00563B41"/>
    <w:rsid w:val="00573689"/>
    <w:rsid w:val="005736A1"/>
    <w:rsid w:val="005740F2"/>
    <w:rsid w:val="00576369"/>
    <w:rsid w:val="00582996"/>
    <w:rsid w:val="00583CF0"/>
    <w:rsid w:val="005844B3"/>
    <w:rsid w:val="00590B6C"/>
    <w:rsid w:val="00595752"/>
    <w:rsid w:val="005A0C72"/>
    <w:rsid w:val="005A3A6B"/>
    <w:rsid w:val="005B05AC"/>
    <w:rsid w:val="005B0F89"/>
    <w:rsid w:val="005B28D8"/>
    <w:rsid w:val="005B4AAC"/>
    <w:rsid w:val="005C2A3D"/>
    <w:rsid w:val="005D6AD8"/>
    <w:rsid w:val="005E3FEC"/>
    <w:rsid w:val="005F0608"/>
    <w:rsid w:val="005F0B38"/>
    <w:rsid w:val="005F318D"/>
    <w:rsid w:val="005F355F"/>
    <w:rsid w:val="005F42D4"/>
    <w:rsid w:val="00600D1C"/>
    <w:rsid w:val="00605B66"/>
    <w:rsid w:val="00605C52"/>
    <w:rsid w:val="00605CC9"/>
    <w:rsid w:val="00606162"/>
    <w:rsid w:val="0061098F"/>
    <w:rsid w:val="0061106F"/>
    <w:rsid w:val="00613A9A"/>
    <w:rsid w:val="0061411A"/>
    <w:rsid w:val="00614AAD"/>
    <w:rsid w:val="00615A94"/>
    <w:rsid w:val="006204F4"/>
    <w:rsid w:val="0062637B"/>
    <w:rsid w:val="00631A08"/>
    <w:rsid w:val="0063349C"/>
    <w:rsid w:val="00633743"/>
    <w:rsid w:val="00636D02"/>
    <w:rsid w:val="00636D6E"/>
    <w:rsid w:val="00641838"/>
    <w:rsid w:val="006430CE"/>
    <w:rsid w:val="006436CE"/>
    <w:rsid w:val="00643830"/>
    <w:rsid w:val="00650C51"/>
    <w:rsid w:val="006555D1"/>
    <w:rsid w:val="00656E4D"/>
    <w:rsid w:val="00666E1C"/>
    <w:rsid w:val="00672E59"/>
    <w:rsid w:val="00673A5B"/>
    <w:rsid w:val="0067714A"/>
    <w:rsid w:val="006815B7"/>
    <w:rsid w:val="0068165E"/>
    <w:rsid w:val="00690EF0"/>
    <w:rsid w:val="00691F5D"/>
    <w:rsid w:val="00692768"/>
    <w:rsid w:val="00696095"/>
    <w:rsid w:val="006A17BE"/>
    <w:rsid w:val="006A3EB5"/>
    <w:rsid w:val="006A759A"/>
    <w:rsid w:val="006B47D0"/>
    <w:rsid w:val="006C1474"/>
    <w:rsid w:val="006C6C6B"/>
    <w:rsid w:val="006D20C8"/>
    <w:rsid w:val="006D2166"/>
    <w:rsid w:val="006D2E2A"/>
    <w:rsid w:val="006D592C"/>
    <w:rsid w:val="006D663B"/>
    <w:rsid w:val="006E27E9"/>
    <w:rsid w:val="006E3AA1"/>
    <w:rsid w:val="006E3D07"/>
    <w:rsid w:val="006E4A6F"/>
    <w:rsid w:val="006E6876"/>
    <w:rsid w:val="006E7B87"/>
    <w:rsid w:val="006F5839"/>
    <w:rsid w:val="006F5A91"/>
    <w:rsid w:val="006F633C"/>
    <w:rsid w:val="00700C4E"/>
    <w:rsid w:val="00701EFE"/>
    <w:rsid w:val="00713A6A"/>
    <w:rsid w:val="007163B0"/>
    <w:rsid w:val="00716D6E"/>
    <w:rsid w:val="00717DBF"/>
    <w:rsid w:val="007205C0"/>
    <w:rsid w:val="00720AB4"/>
    <w:rsid w:val="0072103D"/>
    <w:rsid w:val="00725904"/>
    <w:rsid w:val="00725DDF"/>
    <w:rsid w:val="00726667"/>
    <w:rsid w:val="007323D1"/>
    <w:rsid w:val="00741EA8"/>
    <w:rsid w:val="007432E2"/>
    <w:rsid w:val="0074488A"/>
    <w:rsid w:val="007449A5"/>
    <w:rsid w:val="00745792"/>
    <w:rsid w:val="007457B0"/>
    <w:rsid w:val="00746469"/>
    <w:rsid w:val="00746B2F"/>
    <w:rsid w:val="007501C6"/>
    <w:rsid w:val="00751230"/>
    <w:rsid w:val="00753439"/>
    <w:rsid w:val="007558BA"/>
    <w:rsid w:val="0075654B"/>
    <w:rsid w:val="00760FEC"/>
    <w:rsid w:val="00762108"/>
    <w:rsid w:val="0076426B"/>
    <w:rsid w:val="00764C9E"/>
    <w:rsid w:val="0076662D"/>
    <w:rsid w:val="00767877"/>
    <w:rsid w:val="00770346"/>
    <w:rsid w:val="0077241F"/>
    <w:rsid w:val="00772F38"/>
    <w:rsid w:val="00773AAE"/>
    <w:rsid w:val="00774B0F"/>
    <w:rsid w:val="007762EA"/>
    <w:rsid w:val="00776B04"/>
    <w:rsid w:val="007863BC"/>
    <w:rsid w:val="007872A8"/>
    <w:rsid w:val="007922E0"/>
    <w:rsid w:val="00793092"/>
    <w:rsid w:val="00793749"/>
    <w:rsid w:val="007975CF"/>
    <w:rsid w:val="007A2E82"/>
    <w:rsid w:val="007A3743"/>
    <w:rsid w:val="007A6984"/>
    <w:rsid w:val="007A7AAB"/>
    <w:rsid w:val="007B24C7"/>
    <w:rsid w:val="007B4F6A"/>
    <w:rsid w:val="007C4941"/>
    <w:rsid w:val="007D0802"/>
    <w:rsid w:val="007D4504"/>
    <w:rsid w:val="007D77DF"/>
    <w:rsid w:val="007E02A6"/>
    <w:rsid w:val="007E2419"/>
    <w:rsid w:val="007E2C7D"/>
    <w:rsid w:val="007E5332"/>
    <w:rsid w:val="007F02FF"/>
    <w:rsid w:val="007F231F"/>
    <w:rsid w:val="007F266C"/>
    <w:rsid w:val="007F3F0D"/>
    <w:rsid w:val="007F6EE8"/>
    <w:rsid w:val="008006E5"/>
    <w:rsid w:val="008036A0"/>
    <w:rsid w:val="00804491"/>
    <w:rsid w:val="00806771"/>
    <w:rsid w:val="00806A69"/>
    <w:rsid w:val="0080739C"/>
    <w:rsid w:val="008145E5"/>
    <w:rsid w:val="00815A42"/>
    <w:rsid w:val="00815B49"/>
    <w:rsid w:val="00824793"/>
    <w:rsid w:val="00826A1F"/>
    <w:rsid w:val="00826CBD"/>
    <w:rsid w:val="00830ADC"/>
    <w:rsid w:val="00831A70"/>
    <w:rsid w:val="0083581C"/>
    <w:rsid w:val="008373A6"/>
    <w:rsid w:val="00837B3B"/>
    <w:rsid w:val="00842C28"/>
    <w:rsid w:val="00846F74"/>
    <w:rsid w:val="008505EC"/>
    <w:rsid w:val="00854081"/>
    <w:rsid w:val="008561A4"/>
    <w:rsid w:val="00861A8F"/>
    <w:rsid w:val="00867851"/>
    <w:rsid w:val="008732F4"/>
    <w:rsid w:val="00881848"/>
    <w:rsid w:val="00882146"/>
    <w:rsid w:val="00884DBC"/>
    <w:rsid w:val="008917D2"/>
    <w:rsid w:val="008918ED"/>
    <w:rsid w:val="00893D86"/>
    <w:rsid w:val="00895056"/>
    <w:rsid w:val="008960CD"/>
    <w:rsid w:val="008A2652"/>
    <w:rsid w:val="008A3E62"/>
    <w:rsid w:val="008A4BAE"/>
    <w:rsid w:val="008A5C3A"/>
    <w:rsid w:val="008A6C18"/>
    <w:rsid w:val="008B4D1E"/>
    <w:rsid w:val="008C22CA"/>
    <w:rsid w:val="008C44EA"/>
    <w:rsid w:val="008C56C5"/>
    <w:rsid w:val="008C7B18"/>
    <w:rsid w:val="008D4819"/>
    <w:rsid w:val="008D54E9"/>
    <w:rsid w:val="008D5EDC"/>
    <w:rsid w:val="008D5FDF"/>
    <w:rsid w:val="008D657E"/>
    <w:rsid w:val="008D6C2D"/>
    <w:rsid w:val="008E3582"/>
    <w:rsid w:val="008E644B"/>
    <w:rsid w:val="008F03BA"/>
    <w:rsid w:val="008F3529"/>
    <w:rsid w:val="008F4091"/>
    <w:rsid w:val="008F4671"/>
    <w:rsid w:val="009029EA"/>
    <w:rsid w:val="00902F0E"/>
    <w:rsid w:val="0090498B"/>
    <w:rsid w:val="00906F56"/>
    <w:rsid w:val="00910260"/>
    <w:rsid w:val="009117D9"/>
    <w:rsid w:val="009144BB"/>
    <w:rsid w:val="00915BEF"/>
    <w:rsid w:val="009225D9"/>
    <w:rsid w:val="009235C8"/>
    <w:rsid w:val="0092695B"/>
    <w:rsid w:val="00927EFF"/>
    <w:rsid w:val="0093105F"/>
    <w:rsid w:val="009329B0"/>
    <w:rsid w:val="0093755D"/>
    <w:rsid w:val="00940041"/>
    <w:rsid w:val="009428E2"/>
    <w:rsid w:val="00943957"/>
    <w:rsid w:val="0094724E"/>
    <w:rsid w:val="00953890"/>
    <w:rsid w:val="00954D2A"/>
    <w:rsid w:val="009551B7"/>
    <w:rsid w:val="009608E8"/>
    <w:rsid w:val="009612EE"/>
    <w:rsid w:val="009626DB"/>
    <w:rsid w:val="00964FB1"/>
    <w:rsid w:val="00967F3C"/>
    <w:rsid w:val="00973239"/>
    <w:rsid w:val="009732C4"/>
    <w:rsid w:val="009742BF"/>
    <w:rsid w:val="00982E9F"/>
    <w:rsid w:val="00984C37"/>
    <w:rsid w:val="00990A31"/>
    <w:rsid w:val="009919CB"/>
    <w:rsid w:val="00994464"/>
    <w:rsid w:val="009979BF"/>
    <w:rsid w:val="00997FE1"/>
    <w:rsid w:val="009A5F79"/>
    <w:rsid w:val="009A706F"/>
    <w:rsid w:val="009B0002"/>
    <w:rsid w:val="009B0B1D"/>
    <w:rsid w:val="009B71F5"/>
    <w:rsid w:val="009C0BD9"/>
    <w:rsid w:val="009C0E4E"/>
    <w:rsid w:val="009C5977"/>
    <w:rsid w:val="009C7198"/>
    <w:rsid w:val="009C77B7"/>
    <w:rsid w:val="009D440B"/>
    <w:rsid w:val="009E0039"/>
    <w:rsid w:val="009E4999"/>
    <w:rsid w:val="009E7590"/>
    <w:rsid w:val="009F23A4"/>
    <w:rsid w:val="009F2ABF"/>
    <w:rsid w:val="00A01730"/>
    <w:rsid w:val="00A0183B"/>
    <w:rsid w:val="00A01B29"/>
    <w:rsid w:val="00A02831"/>
    <w:rsid w:val="00A10E4E"/>
    <w:rsid w:val="00A1349C"/>
    <w:rsid w:val="00A14596"/>
    <w:rsid w:val="00A202E5"/>
    <w:rsid w:val="00A30513"/>
    <w:rsid w:val="00A30D6B"/>
    <w:rsid w:val="00A31C21"/>
    <w:rsid w:val="00A35489"/>
    <w:rsid w:val="00A36E9B"/>
    <w:rsid w:val="00A370D0"/>
    <w:rsid w:val="00A3778B"/>
    <w:rsid w:val="00A4077A"/>
    <w:rsid w:val="00A4266E"/>
    <w:rsid w:val="00A42826"/>
    <w:rsid w:val="00A42BA9"/>
    <w:rsid w:val="00A45D2D"/>
    <w:rsid w:val="00A46260"/>
    <w:rsid w:val="00A55EE7"/>
    <w:rsid w:val="00A56225"/>
    <w:rsid w:val="00A61AA9"/>
    <w:rsid w:val="00A63CAC"/>
    <w:rsid w:val="00A703E4"/>
    <w:rsid w:val="00A712BE"/>
    <w:rsid w:val="00A7197E"/>
    <w:rsid w:val="00A71B1F"/>
    <w:rsid w:val="00A71E9C"/>
    <w:rsid w:val="00A73C43"/>
    <w:rsid w:val="00A750A1"/>
    <w:rsid w:val="00A76CAB"/>
    <w:rsid w:val="00A76F18"/>
    <w:rsid w:val="00A816D2"/>
    <w:rsid w:val="00A81F5E"/>
    <w:rsid w:val="00A86D68"/>
    <w:rsid w:val="00A922C0"/>
    <w:rsid w:val="00A923D7"/>
    <w:rsid w:val="00A95E0A"/>
    <w:rsid w:val="00A973B9"/>
    <w:rsid w:val="00AA053A"/>
    <w:rsid w:val="00AA191E"/>
    <w:rsid w:val="00AA40E1"/>
    <w:rsid w:val="00AA690E"/>
    <w:rsid w:val="00AB1DF5"/>
    <w:rsid w:val="00AB46A1"/>
    <w:rsid w:val="00AB612A"/>
    <w:rsid w:val="00AB614E"/>
    <w:rsid w:val="00AC107C"/>
    <w:rsid w:val="00AC280C"/>
    <w:rsid w:val="00AC4EC8"/>
    <w:rsid w:val="00AC4FEC"/>
    <w:rsid w:val="00AD2947"/>
    <w:rsid w:val="00AD3BD6"/>
    <w:rsid w:val="00AD74BC"/>
    <w:rsid w:val="00AE585F"/>
    <w:rsid w:val="00AE5DAA"/>
    <w:rsid w:val="00AF0322"/>
    <w:rsid w:val="00AF2823"/>
    <w:rsid w:val="00AF3219"/>
    <w:rsid w:val="00AF4A61"/>
    <w:rsid w:val="00AF697D"/>
    <w:rsid w:val="00B002E1"/>
    <w:rsid w:val="00B03112"/>
    <w:rsid w:val="00B0646E"/>
    <w:rsid w:val="00B12743"/>
    <w:rsid w:val="00B133DD"/>
    <w:rsid w:val="00B13816"/>
    <w:rsid w:val="00B1574E"/>
    <w:rsid w:val="00B16FA8"/>
    <w:rsid w:val="00B235DF"/>
    <w:rsid w:val="00B24DA8"/>
    <w:rsid w:val="00B31579"/>
    <w:rsid w:val="00B32AB5"/>
    <w:rsid w:val="00B34AFE"/>
    <w:rsid w:val="00B350AC"/>
    <w:rsid w:val="00B45662"/>
    <w:rsid w:val="00B5004A"/>
    <w:rsid w:val="00B50AB7"/>
    <w:rsid w:val="00B528B1"/>
    <w:rsid w:val="00B55B82"/>
    <w:rsid w:val="00B5638C"/>
    <w:rsid w:val="00B56CDA"/>
    <w:rsid w:val="00B56D18"/>
    <w:rsid w:val="00B60434"/>
    <w:rsid w:val="00B64E9F"/>
    <w:rsid w:val="00B67D1D"/>
    <w:rsid w:val="00B70D23"/>
    <w:rsid w:val="00B776DE"/>
    <w:rsid w:val="00B810E6"/>
    <w:rsid w:val="00B81B36"/>
    <w:rsid w:val="00B913E6"/>
    <w:rsid w:val="00B9536E"/>
    <w:rsid w:val="00B95D07"/>
    <w:rsid w:val="00BA1949"/>
    <w:rsid w:val="00BA7BE3"/>
    <w:rsid w:val="00BB2B52"/>
    <w:rsid w:val="00BB4155"/>
    <w:rsid w:val="00BB43AA"/>
    <w:rsid w:val="00BB6BC4"/>
    <w:rsid w:val="00BC01B3"/>
    <w:rsid w:val="00BC1110"/>
    <w:rsid w:val="00BC1CD4"/>
    <w:rsid w:val="00BC63F8"/>
    <w:rsid w:val="00BD70EF"/>
    <w:rsid w:val="00BE1D72"/>
    <w:rsid w:val="00BE3F5B"/>
    <w:rsid w:val="00BF234D"/>
    <w:rsid w:val="00BF3347"/>
    <w:rsid w:val="00BF3C18"/>
    <w:rsid w:val="00BF3C8F"/>
    <w:rsid w:val="00BF534F"/>
    <w:rsid w:val="00BF5B8E"/>
    <w:rsid w:val="00C03976"/>
    <w:rsid w:val="00C04074"/>
    <w:rsid w:val="00C071A8"/>
    <w:rsid w:val="00C127AB"/>
    <w:rsid w:val="00C13209"/>
    <w:rsid w:val="00C14A52"/>
    <w:rsid w:val="00C15E8C"/>
    <w:rsid w:val="00C16272"/>
    <w:rsid w:val="00C16A17"/>
    <w:rsid w:val="00C240DB"/>
    <w:rsid w:val="00C324E7"/>
    <w:rsid w:val="00C32697"/>
    <w:rsid w:val="00C35B1E"/>
    <w:rsid w:val="00C37209"/>
    <w:rsid w:val="00C37C57"/>
    <w:rsid w:val="00C44D6D"/>
    <w:rsid w:val="00C4648B"/>
    <w:rsid w:val="00C50110"/>
    <w:rsid w:val="00C5015F"/>
    <w:rsid w:val="00C503A4"/>
    <w:rsid w:val="00C52729"/>
    <w:rsid w:val="00C551D0"/>
    <w:rsid w:val="00C57B22"/>
    <w:rsid w:val="00C66778"/>
    <w:rsid w:val="00C71841"/>
    <w:rsid w:val="00C71F81"/>
    <w:rsid w:val="00C73E90"/>
    <w:rsid w:val="00C82336"/>
    <w:rsid w:val="00C84475"/>
    <w:rsid w:val="00C8786B"/>
    <w:rsid w:val="00C9571C"/>
    <w:rsid w:val="00C97154"/>
    <w:rsid w:val="00CA14C1"/>
    <w:rsid w:val="00CA1CC6"/>
    <w:rsid w:val="00CA1FB8"/>
    <w:rsid w:val="00CA4500"/>
    <w:rsid w:val="00CA4D0D"/>
    <w:rsid w:val="00CA77D1"/>
    <w:rsid w:val="00CB0870"/>
    <w:rsid w:val="00CB20BC"/>
    <w:rsid w:val="00CB33AB"/>
    <w:rsid w:val="00CB725D"/>
    <w:rsid w:val="00CC11F5"/>
    <w:rsid w:val="00CC79C1"/>
    <w:rsid w:val="00CD69B0"/>
    <w:rsid w:val="00CE2FFE"/>
    <w:rsid w:val="00CE4CE8"/>
    <w:rsid w:val="00CE5C8A"/>
    <w:rsid w:val="00CE5DCB"/>
    <w:rsid w:val="00CF188F"/>
    <w:rsid w:val="00CF2FB9"/>
    <w:rsid w:val="00D016C0"/>
    <w:rsid w:val="00D0241C"/>
    <w:rsid w:val="00D04127"/>
    <w:rsid w:val="00D04A36"/>
    <w:rsid w:val="00D0756D"/>
    <w:rsid w:val="00D1387E"/>
    <w:rsid w:val="00D152B3"/>
    <w:rsid w:val="00D15887"/>
    <w:rsid w:val="00D24A1E"/>
    <w:rsid w:val="00D31CA4"/>
    <w:rsid w:val="00D3251A"/>
    <w:rsid w:val="00D37D2F"/>
    <w:rsid w:val="00D41363"/>
    <w:rsid w:val="00D42E30"/>
    <w:rsid w:val="00D4317B"/>
    <w:rsid w:val="00D454E6"/>
    <w:rsid w:val="00D47341"/>
    <w:rsid w:val="00D55251"/>
    <w:rsid w:val="00D55264"/>
    <w:rsid w:val="00D63878"/>
    <w:rsid w:val="00D63DE9"/>
    <w:rsid w:val="00D668CC"/>
    <w:rsid w:val="00D70C16"/>
    <w:rsid w:val="00D71AD0"/>
    <w:rsid w:val="00D80B04"/>
    <w:rsid w:val="00D82071"/>
    <w:rsid w:val="00D830A0"/>
    <w:rsid w:val="00D8366D"/>
    <w:rsid w:val="00D903B6"/>
    <w:rsid w:val="00D937A8"/>
    <w:rsid w:val="00D95EB4"/>
    <w:rsid w:val="00DA0A07"/>
    <w:rsid w:val="00DA35F0"/>
    <w:rsid w:val="00DB14CE"/>
    <w:rsid w:val="00DB5A12"/>
    <w:rsid w:val="00DB7BF4"/>
    <w:rsid w:val="00DC25C0"/>
    <w:rsid w:val="00DD19FA"/>
    <w:rsid w:val="00DD4D49"/>
    <w:rsid w:val="00DD645C"/>
    <w:rsid w:val="00DD6BB2"/>
    <w:rsid w:val="00DD7581"/>
    <w:rsid w:val="00DE4C4D"/>
    <w:rsid w:val="00DE58A5"/>
    <w:rsid w:val="00DE6966"/>
    <w:rsid w:val="00DF13CE"/>
    <w:rsid w:val="00DF3BAA"/>
    <w:rsid w:val="00DF6583"/>
    <w:rsid w:val="00E0405D"/>
    <w:rsid w:val="00E04D30"/>
    <w:rsid w:val="00E05028"/>
    <w:rsid w:val="00E06A18"/>
    <w:rsid w:val="00E06F8C"/>
    <w:rsid w:val="00E107A6"/>
    <w:rsid w:val="00E10CF6"/>
    <w:rsid w:val="00E127DC"/>
    <w:rsid w:val="00E203E7"/>
    <w:rsid w:val="00E21F02"/>
    <w:rsid w:val="00E2762A"/>
    <w:rsid w:val="00E32218"/>
    <w:rsid w:val="00E33A0B"/>
    <w:rsid w:val="00E34FD2"/>
    <w:rsid w:val="00E3772F"/>
    <w:rsid w:val="00E37E7B"/>
    <w:rsid w:val="00E4008A"/>
    <w:rsid w:val="00E427D8"/>
    <w:rsid w:val="00E45501"/>
    <w:rsid w:val="00E5183C"/>
    <w:rsid w:val="00E5241D"/>
    <w:rsid w:val="00E52825"/>
    <w:rsid w:val="00E540EF"/>
    <w:rsid w:val="00E54BE9"/>
    <w:rsid w:val="00E5529E"/>
    <w:rsid w:val="00E62213"/>
    <w:rsid w:val="00E64851"/>
    <w:rsid w:val="00E65B2D"/>
    <w:rsid w:val="00E660CB"/>
    <w:rsid w:val="00E667EA"/>
    <w:rsid w:val="00E770EA"/>
    <w:rsid w:val="00E8322C"/>
    <w:rsid w:val="00E841A2"/>
    <w:rsid w:val="00E90B52"/>
    <w:rsid w:val="00E94808"/>
    <w:rsid w:val="00E9668A"/>
    <w:rsid w:val="00E97CBF"/>
    <w:rsid w:val="00EA1992"/>
    <w:rsid w:val="00EA4003"/>
    <w:rsid w:val="00EA46E8"/>
    <w:rsid w:val="00EA61C0"/>
    <w:rsid w:val="00EB09F5"/>
    <w:rsid w:val="00EB2484"/>
    <w:rsid w:val="00EB3C6A"/>
    <w:rsid w:val="00EB3E6B"/>
    <w:rsid w:val="00EB5645"/>
    <w:rsid w:val="00EC2EC8"/>
    <w:rsid w:val="00EC3E21"/>
    <w:rsid w:val="00EC531F"/>
    <w:rsid w:val="00EC5E52"/>
    <w:rsid w:val="00ED395F"/>
    <w:rsid w:val="00ED3C52"/>
    <w:rsid w:val="00ED7937"/>
    <w:rsid w:val="00EE2080"/>
    <w:rsid w:val="00EE6C83"/>
    <w:rsid w:val="00EF434F"/>
    <w:rsid w:val="00F207B6"/>
    <w:rsid w:val="00F2161B"/>
    <w:rsid w:val="00F23F1D"/>
    <w:rsid w:val="00F24D24"/>
    <w:rsid w:val="00F2701E"/>
    <w:rsid w:val="00F314F4"/>
    <w:rsid w:val="00F31EA8"/>
    <w:rsid w:val="00F32FC0"/>
    <w:rsid w:val="00F33713"/>
    <w:rsid w:val="00F33832"/>
    <w:rsid w:val="00F348BE"/>
    <w:rsid w:val="00F4331C"/>
    <w:rsid w:val="00F436FA"/>
    <w:rsid w:val="00F43DEB"/>
    <w:rsid w:val="00F45032"/>
    <w:rsid w:val="00F50C51"/>
    <w:rsid w:val="00F52B93"/>
    <w:rsid w:val="00F53B96"/>
    <w:rsid w:val="00F5646F"/>
    <w:rsid w:val="00F60F50"/>
    <w:rsid w:val="00F64754"/>
    <w:rsid w:val="00F7096D"/>
    <w:rsid w:val="00F70C88"/>
    <w:rsid w:val="00F81101"/>
    <w:rsid w:val="00F81DA2"/>
    <w:rsid w:val="00F96CC7"/>
    <w:rsid w:val="00FA0E21"/>
    <w:rsid w:val="00FA12FC"/>
    <w:rsid w:val="00FA2555"/>
    <w:rsid w:val="00FB00D2"/>
    <w:rsid w:val="00FB140E"/>
    <w:rsid w:val="00FB4E25"/>
    <w:rsid w:val="00FC1EE2"/>
    <w:rsid w:val="00FC4312"/>
    <w:rsid w:val="00FC72FB"/>
    <w:rsid w:val="00FC7EBD"/>
    <w:rsid w:val="00FD25AC"/>
    <w:rsid w:val="00FD417A"/>
    <w:rsid w:val="00FE18EE"/>
    <w:rsid w:val="00FE4025"/>
    <w:rsid w:val="00FE4935"/>
    <w:rsid w:val="00FE58D1"/>
    <w:rsid w:val="00FE684D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0FD4786"/>
  <w15:chartTrackingRefBased/>
  <w15:docId w15:val="{E3DAA17A-1C9F-4386-AC78-8437CEBA3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styleId="Date">
    <w:name w:val="Date"/>
    <w:basedOn w:val="Normal"/>
    <w:next w:val="Normal"/>
    <w:link w:val="DateChar"/>
    <w:rsid w:val="00FA0E21"/>
    <w:rPr>
      <w:lang w:val="x-none"/>
    </w:rPr>
  </w:style>
  <w:style w:type="character" w:customStyle="1" w:styleId="DateChar">
    <w:name w:val="Date Char"/>
    <w:link w:val="Date"/>
    <w:rsid w:val="00FA0E21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701EF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2806"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776DE"/>
    <w:rPr>
      <w:b/>
      <w:bCs/>
    </w:rPr>
  </w:style>
  <w:style w:type="character" w:customStyle="1" w:styleId="CommentTextChar">
    <w:name w:val="Comment Text Char"/>
    <w:link w:val="CommentText"/>
    <w:semiHidden/>
    <w:rsid w:val="00B776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776DE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B4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D440B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Heading3Char">
    <w:name w:val="Heading 3 Char"/>
    <w:aliases w:val="h3 Char"/>
    <w:link w:val="Heading3"/>
    <w:rsid w:val="00884DBC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D903B6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903B6"/>
    <w:rPr>
      <w:rFonts w:ascii="Times New Roman" w:hAnsi="Times New Roman"/>
      <w:lang w:val="en-GB"/>
    </w:rPr>
  </w:style>
  <w:style w:type="character" w:customStyle="1" w:styleId="B1Char1">
    <w:name w:val="B1 Char1"/>
    <w:rsid w:val="0024653A"/>
    <w:rPr>
      <w:lang w:eastAsia="en-US"/>
    </w:rPr>
  </w:style>
  <w:style w:type="paragraph" w:styleId="HTMLPreformatted">
    <w:name w:val="HTML Preformatted"/>
    <w:basedOn w:val="Normal"/>
    <w:link w:val="HTMLPreformattedChar"/>
    <w:rsid w:val="004C5E2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4C5E25"/>
    <w:rPr>
      <w:rFonts w:ascii="Courier New" w:hAnsi="Courier New" w:cs="Courier New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8505E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9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267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108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491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42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731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0980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02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1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44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2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005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78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8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18AF4-34B6-45E2-8AD4-EA279ED555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B19BFD-EB30-4BA4-B31E-F4C8A6C50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EE9B1B-065A-452C-B768-E8E4BF2BD9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49318D-7964-4557-8659-01438457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249</Words>
  <Characters>1210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タイトル</vt:lpstr>
      </vt:variant>
      <vt:variant>
        <vt:i4>1</vt:i4>
      </vt:variant>
    </vt:vector>
  </HeadingPairs>
  <TitlesOfParts>
    <vt:vector size="10" baseType="lpstr">
      <vt:lpstr>Draft Agenda for SA3 WG</vt:lpstr>
      <vt:lpstr>3GPP TSG-SA3 Meeting #100 Bis-e 	S3-20xxxx</vt:lpstr>
      <vt:lpstr>e-meeting, 12 – 16 October 2020			</vt:lpstr>
      <vt:lpstr>Source:	Nokia, Nokia Shanghai Bell</vt:lpstr>
      <vt:lpstr>Title:	Discussion on the incoming LS on System support for Multi-USIM devices</vt:lpstr>
      <vt:lpstr>Document for:	Discussion and Decision </vt:lpstr>
      <vt:lpstr>1	Introduction</vt:lpstr>
      <vt:lpstr>2			Discussion</vt:lpstr>
      <vt:lpstr>    3. Recommendation</vt:lpstr>
      <vt:lpstr>Draft Agenda for SA3 WG</vt:lpstr>
    </vt:vector>
  </TitlesOfParts>
  <Company>NEC</Company>
  <LinksUpToDate>false</LinksUpToDate>
  <CharactersWithSpaces>1457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for SA3 WG</dc:title>
  <dc:subject/>
  <dc:creator>SA3 chairman</dc:creator>
  <cp:keywords/>
  <cp:lastModifiedBy>Nair, Suresh P. (Nokia - US/Murray Hill)</cp:lastModifiedBy>
  <cp:revision>2</cp:revision>
  <cp:lastPrinted>2016-10-25T14:29:00Z</cp:lastPrinted>
  <dcterms:created xsi:type="dcterms:W3CDTF">2020-10-02T00:47:00Z</dcterms:created>
  <dcterms:modified xsi:type="dcterms:W3CDTF">2020-10-02T00:47:00Z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NSCPROP_SA">
    <vt:lpwstr>C:\Users\rajvel\Desktop\SA3#99\IAB\e-MailDisc\S3-20wxyz_rel_16_completion.doc</vt:lpwstr>
  </property>
</Properties>
</file>